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3B3E17C5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A64AA5">
        <w:t>35</w:t>
      </w:r>
      <w:r>
        <w:t>/202</w:t>
      </w:r>
      <w:r w:rsidR="00D2727D">
        <w:t>4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844BB7">
        <w:t>Študija o podpori uvajanju rešitev umetne inteligence v gospodarstvo, javno upravo in družbo, ki se bo izvajala v okviru Evropske kohezijske politike v obdobju 2021-2027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CE35" w14:textId="77777777" w:rsidR="003017BC" w:rsidRDefault="003017BC">
      <w:r>
        <w:separator/>
      </w:r>
    </w:p>
  </w:endnote>
  <w:endnote w:type="continuationSeparator" w:id="0">
    <w:p w14:paraId="34045329" w14:textId="77777777" w:rsidR="003017BC" w:rsidRDefault="0030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04E7" w14:textId="77777777" w:rsidR="003017BC" w:rsidRDefault="003017BC">
      <w:r>
        <w:separator/>
      </w:r>
    </w:p>
  </w:footnote>
  <w:footnote w:type="continuationSeparator" w:id="0">
    <w:p w14:paraId="7672A9CC" w14:textId="77777777" w:rsidR="003017BC" w:rsidRDefault="003017BC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A4FEF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4BB7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4AA5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7</TotalTime>
  <Pages>1</Pages>
  <Words>118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1029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46</cp:revision>
  <cp:lastPrinted>2014-11-11T11:21:00Z</cp:lastPrinted>
  <dcterms:created xsi:type="dcterms:W3CDTF">2023-07-14T10:35:00Z</dcterms:created>
  <dcterms:modified xsi:type="dcterms:W3CDTF">2024-10-07T14:00:00Z</dcterms:modified>
</cp:coreProperties>
</file>